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BA1ED9">
        <w:rPr>
          <w:rFonts w:cs="Arial"/>
          <w:b/>
          <w:caps/>
          <w:sz w:val="28"/>
          <w:szCs w:val="28"/>
        </w:rPr>
        <w:t>50</w:t>
      </w:r>
      <w:r w:rsidR="001C2F59">
        <w:rPr>
          <w:rFonts w:cs="Arial"/>
          <w:b/>
          <w:caps/>
          <w:sz w:val="28"/>
          <w:szCs w:val="28"/>
        </w:rPr>
        <w:t>9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B00ED0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330182" w:rsidP="00BA1ED9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330182">
              <w:rPr>
                <w:rFonts w:cs="Arial"/>
                <w:sz w:val="20"/>
                <w:szCs w:val="20"/>
              </w:rPr>
              <w:t xml:space="preserve">À </w:t>
            </w:r>
            <w:r w:rsidR="00BA1ED9">
              <w:rPr>
                <w:rFonts w:cs="Arial"/>
                <w:sz w:val="20"/>
                <w:szCs w:val="20"/>
              </w:rPr>
              <w:t>CCR NovaDutra</w:t>
            </w:r>
            <w:r w:rsidRPr="00330182">
              <w:rPr>
                <w:rFonts w:cs="Arial"/>
                <w:sz w:val="20"/>
                <w:szCs w:val="20"/>
              </w:rPr>
              <w:t xml:space="preserve">, </w:t>
            </w:r>
            <w:r w:rsidR="007C1CFA" w:rsidRPr="007C1CFA">
              <w:rPr>
                <w:rFonts w:cs="Arial"/>
                <w:sz w:val="20"/>
                <w:szCs w:val="20"/>
              </w:rPr>
              <w:t xml:space="preserve">solicitando </w:t>
            </w:r>
            <w:r w:rsidR="00BA1ED9">
              <w:rPr>
                <w:rFonts w:cs="Arial"/>
                <w:sz w:val="20"/>
                <w:szCs w:val="20"/>
              </w:rPr>
              <w:t>providências referentes à falta de iluminação pública na Rodovia Presidente Dutra, no trecho compreendido do km 161 ao km 165</w:t>
            </w:r>
            <w:r w:rsidR="00CE742D">
              <w:rPr>
                <w:rFonts w:cs="Arial"/>
                <w:sz w:val="20"/>
                <w:szCs w:val="20"/>
              </w:rPr>
              <w:t>, no Parque Meia Lua</w:t>
            </w:r>
            <w:r w:rsidR="004B44BC">
              <w:rPr>
                <w:rFonts w:cs="Arial"/>
                <w:sz w:val="20"/>
                <w:szCs w:val="20"/>
              </w:rPr>
              <w:t>,</w:t>
            </w:r>
            <w:r w:rsidR="008773DA">
              <w:rPr>
                <w:rFonts w:cs="Arial"/>
                <w:sz w:val="20"/>
                <w:szCs w:val="20"/>
              </w:rPr>
              <w:t xml:space="preserve"> em Jacareí</w:t>
            </w:r>
            <w:r w:rsidRPr="00330182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F90BF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330182">
        <w:rPr>
          <w:rFonts w:cs="Arial"/>
        </w:rPr>
        <w:t xml:space="preserve"> </w:t>
      </w:r>
      <w:r w:rsidR="00330182" w:rsidRPr="00330182">
        <w:rPr>
          <w:rFonts w:cs="Arial"/>
        </w:rPr>
        <w:t xml:space="preserve">à </w:t>
      </w:r>
      <w:r w:rsidR="00215EDA" w:rsidRPr="00215EDA">
        <w:rPr>
          <w:rFonts w:cs="Arial"/>
        </w:rPr>
        <w:t>CCR NovaDutra solicitando providências referentes à falta de iluminação pública na Rodovia Presidente Dutra, no trecho compreendido do km 161 ao km 165</w:t>
      </w:r>
      <w:r w:rsidR="00DA0F8C" w:rsidRPr="00DA0F8C">
        <w:rPr>
          <w:rFonts w:cs="Arial"/>
        </w:rPr>
        <w:t>, no Parque Meia Lua</w:t>
      </w:r>
      <w:r w:rsidR="00FF016F" w:rsidRPr="00FF016F">
        <w:rPr>
          <w:rFonts w:cs="Arial"/>
        </w:rPr>
        <w:t>, em Jacareí</w:t>
      </w:r>
      <w:r w:rsidR="00330182" w:rsidRPr="00330182">
        <w:rPr>
          <w:rFonts w:cs="Arial"/>
        </w:rPr>
        <w:t>.</w:t>
      </w:r>
    </w:p>
    <w:p w:rsidR="00E05BAE" w:rsidRDefault="00E05BAE" w:rsidP="00F90BF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Fotos em anexo.</w:t>
      </w:r>
    </w:p>
    <w:p w:rsidR="00700086" w:rsidRDefault="00700086" w:rsidP="00F90BF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A13270">
        <w:rPr>
          <w:rFonts w:cs="Arial"/>
        </w:rPr>
        <w:t xml:space="preserve">da </w:t>
      </w:r>
      <w:r w:rsidR="00AB1A0D" w:rsidRPr="00215EDA">
        <w:rPr>
          <w:rFonts w:cs="Arial"/>
        </w:rPr>
        <w:t>CCR NovaDutra</w:t>
      </w:r>
      <w:r w:rsidRPr="00562194">
        <w:rPr>
          <w:rFonts w:cs="Arial"/>
        </w:rPr>
        <w:t xml:space="preserve">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330182" w:rsidRDefault="00700086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AB1A0D">
        <w:rPr>
          <w:rFonts w:cs="Arial"/>
        </w:rPr>
        <w:t>2</w:t>
      </w:r>
      <w:r w:rsidR="00330182">
        <w:rPr>
          <w:rFonts w:cs="Arial"/>
        </w:rPr>
        <w:t xml:space="preserve"> de </w:t>
      </w:r>
      <w:r w:rsidR="00AB1A0D">
        <w:rPr>
          <w:rFonts w:cs="Arial"/>
        </w:rPr>
        <w:t>dez</w:t>
      </w:r>
      <w:r w:rsidR="006A076B">
        <w:rPr>
          <w:rFonts w:cs="Arial"/>
        </w:rPr>
        <w:t>em</w:t>
      </w:r>
      <w:r w:rsidR="00014B75">
        <w:rPr>
          <w:rFonts w:cs="Arial"/>
        </w:rPr>
        <w:t>bro</w:t>
      </w:r>
      <w:r w:rsidR="00EB73BD">
        <w:rPr>
          <w:rFonts w:cs="Arial"/>
        </w:rPr>
        <w:t xml:space="preserve"> de 2020</w:t>
      </w:r>
      <w:r w:rsidR="00330182">
        <w:rPr>
          <w:rFonts w:cs="Arial"/>
        </w:rPr>
        <w:t>.</w:t>
      </w:r>
    </w:p>
    <w:p w:rsidR="00330182" w:rsidRDefault="00330182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30182" w:rsidRDefault="00330182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30182" w:rsidRPr="00A34F2C" w:rsidRDefault="00330182" w:rsidP="00A34F2C">
      <w:pPr>
        <w:jc w:val="center"/>
        <w:rPr>
          <w:b/>
          <w:smallCaps/>
        </w:rPr>
      </w:pPr>
      <w:r w:rsidRPr="00A34F2C">
        <w:rPr>
          <w:b/>
          <w:smallCaps/>
        </w:rPr>
        <w:t>VALMIR DO PARQUE MEIA LUA</w:t>
      </w:r>
    </w:p>
    <w:p w:rsidR="009C2DDD" w:rsidRDefault="00330182" w:rsidP="00B71DD5">
      <w:pPr>
        <w:jc w:val="center"/>
      </w:pPr>
      <w:r>
        <w:t xml:space="preserve">Vereador </w:t>
      </w:r>
      <w:r w:rsidR="008E29E2">
        <w:t>–</w:t>
      </w:r>
      <w:r>
        <w:t xml:space="preserve"> D</w:t>
      </w:r>
      <w:r w:rsidR="00C55804">
        <w:t>EM</w:t>
      </w:r>
    </w:p>
    <w:p w:rsidR="009C2DDD" w:rsidRDefault="009C2DDD">
      <w:r>
        <w:br w:type="page"/>
      </w:r>
    </w:p>
    <w:p w:rsidR="00D8610D" w:rsidRDefault="00E323A4" w:rsidP="00B71DD5">
      <w:pPr>
        <w:jc w:val="center"/>
      </w:pPr>
      <w:r>
        <w:rPr>
          <w:noProof/>
        </w:rPr>
        <w:lastRenderedPageBreak/>
        <w:drawing>
          <wp:inline distT="0" distB="0" distL="0" distR="0" wp14:anchorId="0F0C0B01">
            <wp:extent cx="6027420" cy="3390900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7420" cy="3390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C2DDD" w:rsidRDefault="009C2DDD" w:rsidP="00B71DD5">
      <w:pPr>
        <w:jc w:val="center"/>
      </w:pPr>
    </w:p>
    <w:p w:rsidR="009C2DDD" w:rsidRDefault="009C2DDD" w:rsidP="00B71DD5">
      <w:pPr>
        <w:jc w:val="center"/>
      </w:pPr>
    </w:p>
    <w:p w:rsidR="009C2DDD" w:rsidRDefault="00E323A4" w:rsidP="00B71DD5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4DC07DD4">
            <wp:extent cx="6027420" cy="3390900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7420" cy="3390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9C2DDD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0176" w:rsidRDefault="004A0176">
      <w:r>
        <w:separator/>
      </w:r>
    </w:p>
  </w:endnote>
  <w:endnote w:type="continuationSeparator" w:id="0">
    <w:p w:rsidR="004A0176" w:rsidRDefault="004A0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0176" w:rsidRDefault="004A0176">
      <w:r>
        <w:separator/>
      </w:r>
    </w:p>
  </w:footnote>
  <w:footnote w:type="continuationSeparator" w:id="0">
    <w:p w:rsidR="004A0176" w:rsidRDefault="004A01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9C2DDD">
      <w:rPr>
        <w:rFonts w:cs="Arial"/>
        <w:b/>
        <w:sz w:val="20"/>
        <w:szCs w:val="20"/>
        <w:u w:val="single"/>
      </w:rPr>
      <w:t>509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8E29E2">
      <w:rPr>
        <w:rFonts w:cs="Arial"/>
        <w:b/>
        <w:sz w:val="20"/>
        <w:szCs w:val="20"/>
        <w:u w:val="single"/>
      </w:rPr>
      <w:t>20</w:t>
    </w:r>
    <w:r w:rsidR="00330182" w:rsidRPr="00330182">
      <w:rPr>
        <w:rFonts w:cs="Arial"/>
        <w:b/>
        <w:sz w:val="20"/>
        <w:szCs w:val="20"/>
        <w:u w:val="single"/>
      </w:rPr>
      <w:t xml:space="preserve"> </w:t>
    </w:r>
    <w:r w:rsidR="00342AF4">
      <w:rPr>
        <w:rFonts w:cs="Arial"/>
        <w:b/>
        <w:sz w:val="20"/>
        <w:szCs w:val="20"/>
        <w:u w:val="single"/>
      </w:rPr>
      <w:t>–</w:t>
    </w:r>
    <w:r w:rsidR="00330182" w:rsidRPr="00330182">
      <w:rPr>
        <w:rFonts w:cs="Arial"/>
        <w:b/>
        <w:sz w:val="20"/>
        <w:szCs w:val="20"/>
        <w:u w:val="single"/>
      </w:rPr>
      <w:t xml:space="preserve"> V</w:t>
    </w:r>
    <w:r w:rsidR="00342AF4">
      <w:rPr>
        <w:rFonts w:cs="Arial"/>
        <w:b/>
        <w:sz w:val="20"/>
        <w:szCs w:val="20"/>
        <w:u w:val="single"/>
      </w:rPr>
      <w:t xml:space="preserve">ereador Valmir do Parque Meia Lua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323A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323A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302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</w:t>
                          </w:r>
                          <w:r w:rsidR="004131CC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</w:t>
                          </w: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302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</w:t>
                    </w:r>
                    <w:r w:rsidR="004131CC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</w:t>
                    </w: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302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</w:t>
                          </w:r>
                          <w:r w:rsidR="00E810B0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</w:t>
                          </w: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302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</w:t>
                    </w:r>
                    <w:r w:rsidR="00E810B0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</w:t>
                    </w: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0072"/>
    <w:rsid w:val="00001DF8"/>
    <w:rsid w:val="000101F8"/>
    <w:rsid w:val="00012789"/>
    <w:rsid w:val="00012FCC"/>
    <w:rsid w:val="00014B75"/>
    <w:rsid w:val="00015B0E"/>
    <w:rsid w:val="00016990"/>
    <w:rsid w:val="00021620"/>
    <w:rsid w:val="00024FD3"/>
    <w:rsid w:val="000256B7"/>
    <w:rsid w:val="00025DBF"/>
    <w:rsid w:val="00034C37"/>
    <w:rsid w:val="00040C2E"/>
    <w:rsid w:val="00042AD0"/>
    <w:rsid w:val="00043D23"/>
    <w:rsid w:val="0004456D"/>
    <w:rsid w:val="000456D5"/>
    <w:rsid w:val="00051184"/>
    <w:rsid w:val="00054AF6"/>
    <w:rsid w:val="00056288"/>
    <w:rsid w:val="0006385E"/>
    <w:rsid w:val="000653FE"/>
    <w:rsid w:val="00067F6F"/>
    <w:rsid w:val="00081265"/>
    <w:rsid w:val="00082A84"/>
    <w:rsid w:val="00085A27"/>
    <w:rsid w:val="00086441"/>
    <w:rsid w:val="0009078A"/>
    <w:rsid w:val="000911F8"/>
    <w:rsid w:val="000941CF"/>
    <w:rsid w:val="00094490"/>
    <w:rsid w:val="00095258"/>
    <w:rsid w:val="000958D5"/>
    <w:rsid w:val="00097CAE"/>
    <w:rsid w:val="000A48B0"/>
    <w:rsid w:val="000A4DCE"/>
    <w:rsid w:val="000B0DD3"/>
    <w:rsid w:val="000B4E23"/>
    <w:rsid w:val="000B563C"/>
    <w:rsid w:val="000B6924"/>
    <w:rsid w:val="000B70B0"/>
    <w:rsid w:val="000C65C7"/>
    <w:rsid w:val="000D54AA"/>
    <w:rsid w:val="000D722A"/>
    <w:rsid w:val="000E5953"/>
    <w:rsid w:val="000F4D28"/>
    <w:rsid w:val="000F4DB6"/>
    <w:rsid w:val="000F515A"/>
    <w:rsid w:val="000F6251"/>
    <w:rsid w:val="000F78C8"/>
    <w:rsid w:val="00100171"/>
    <w:rsid w:val="00105208"/>
    <w:rsid w:val="00106F15"/>
    <w:rsid w:val="001070D1"/>
    <w:rsid w:val="001105F6"/>
    <w:rsid w:val="001126F8"/>
    <w:rsid w:val="0011299F"/>
    <w:rsid w:val="00114ACE"/>
    <w:rsid w:val="0012017F"/>
    <w:rsid w:val="00132FBF"/>
    <w:rsid w:val="00134253"/>
    <w:rsid w:val="001352ED"/>
    <w:rsid w:val="00135386"/>
    <w:rsid w:val="0013594B"/>
    <w:rsid w:val="00135FB6"/>
    <w:rsid w:val="00142542"/>
    <w:rsid w:val="0014591F"/>
    <w:rsid w:val="00145CFA"/>
    <w:rsid w:val="00145E9B"/>
    <w:rsid w:val="00150B23"/>
    <w:rsid w:val="00150EE2"/>
    <w:rsid w:val="00166DBF"/>
    <w:rsid w:val="00167DDC"/>
    <w:rsid w:val="00172E81"/>
    <w:rsid w:val="0017400A"/>
    <w:rsid w:val="00181CD2"/>
    <w:rsid w:val="0018261B"/>
    <w:rsid w:val="00190964"/>
    <w:rsid w:val="00190BDD"/>
    <w:rsid w:val="00193505"/>
    <w:rsid w:val="00194E3B"/>
    <w:rsid w:val="00195788"/>
    <w:rsid w:val="00197536"/>
    <w:rsid w:val="001A01DB"/>
    <w:rsid w:val="001A0277"/>
    <w:rsid w:val="001A09F2"/>
    <w:rsid w:val="001A1454"/>
    <w:rsid w:val="001A2A88"/>
    <w:rsid w:val="001A4C30"/>
    <w:rsid w:val="001A5098"/>
    <w:rsid w:val="001A5778"/>
    <w:rsid w:val="001B01C1"/>
    <w:rsid w:val="001B0773"/>
    <w:rsid w:val="001B1199"/>
    <w:rsid w:val="001B6B39"/>
    <w:rsid w:val="001B6D28"/>
    <w:rsid w:val="001B7836"/>
    <w:rsid w:val="001B7D21"/>
    <w:rsid w:val="001C2F59"/>
    <w:rsid w:val="001C4ED2"/>
    <w:rsid w:val="001C6288"/>
    <w:rsid w:val="001D20F8"/>
    <w:rsid w:val="001D6ACA"/>
    <w:rsid w:val="001E07B3"/>
    <w:rsid w:val="001E308A"/>
    <w:rsid w:val="001F1037"/>
    <w:rsid w:val="001F1251"/>
    <w:rsid w:val="001F13C3"/>
    <w:rsid w:val="001F2140"/>
    <w:rsid w:val="001F4639"/>
    <w:rsid w:val="001F46BA"/>
    <w:rsid w:val="00203483"/>
    <w:rsid w:val="00204ED7"/>
    <w:rsid w:val="002136D0"/>
    <w:rsid w:val="00215EDA"/>
    <w:rsid w:val="00230859"/>
    <w:rsid w:val="0023493F"/>
    <w:rsid w:val="00234E39"/>
    <w:rsid w:val="00235FBF"/>
    <w:rsid w:val="00236CE1"/>
    <w:rsid w:val="002377BC"/>
    <w:rsid w:val="0024348C"/>
    <w:rsid w:val="002457AB"/>
    <w:rsid w:val="00245E5E"/>
    <w:rsid w:val="00246FA9"/>
    <w:rsid w:val="00253C82"/>
    <w:rsid w:val="0025406F"/>
    <w:rsid w:val="002567DF"/>
    <w:rsid w:val="00257E62"/>
    <w:rsid w:val="002620C9"/>
    <w:rsid w:val="00270E95"/>
    <w:rsid w:val="002746D2"/>
    <w:rsid w:val="00276E60"/>
    <w:rsid w:val="002821E6"/>
    <w:rsid w:val="00286978"/>
    <w:rsid w:val="00295913"/>
    <w:rsid w:val="002A232B"/>
    <w:rsid w:val="002A3E24"/>
    <w:rsid w:val="002A42DE"/>
    <w:rsid w:val="002A7434"/>
    <w:rsid w:val="002B6587"/>
    <w:rsid w:val="002C1105"/>
    <w:rsid w:val="002C17F8"/>
    <w:rsid w:val="002C4B2B"/>
    <w:rsid w:val="002C54F7"/>
    <w:rsid w:val="002C5C70"/>
    <w:rsid w:val="002C695B"/>
    <w:rsid w:val="002D053B"/>
    <w:rsid w:val="002D3D9E"/>
    <w:rsid w:val="002E4F25"/>
    <w:rsid w:val="002E6DA7"/>
    <w:rsid w:val="002F02DB"/>
    <w:rsid w:val="002F0C8D"/>
    <w:rsid w:val="002F3D07"/>
    <w:rsid w:val="0030168E"/>
    <w:rsid w:val="0030208B"/>
    <w:rsid w:val="0030718E"/>
    <w:rsid w:val="00314984"/>
    <w:rsid w:val="00317C1A"/>
    <w:rsid w:val="00323F0F"/>
    <w:rsid w:val="00326668"/>
    <w:rsid w:val="003277A9"/>
    <w:rsid w:val="00330182"/>
    <w:rsid w:val="0033035B"/>
    <w:rsid w:val="003352F6"/>
    <w:rsid w:val="003357BD"/>
    <w:rsid w:val="003401A2"/>
    <w:rsid w:val="003423C0"/>
    <w:rsid w:val="00342AF4"/>
    <w:rsid w:val="00347D5E"/>
    <w:rsid w:val="00355942"/>
    <w:rsid w:val="0036204A"/>
    <w:rsid w:val="00366468"/>
    <w:rsid w:val="003771C8"/>
    <w:rsid w:val="00381797"/>
    <w:rsid w:val="003817EB"/>
    <w:rsid w:val="003831D1"/>
    <w:rsid w:val="003848C4"/>
    <w:rsid w:val="00393B79"/>
    <w:rsid w:val="003973A0"/>
    <w:rsid w:val="00397FF3"/>
    <w:rsid w:val="003A0A51"/>
    <w:rsid w:val="003A14EE"/>
    <w:rsid w:val="003A56BC"/>
    <w:rsid w:val="003A5780"/>
    <w:rsid w:val="003A77BE"/>
    <w:rsid w:val="003A791F"/>
    <w:rsid w:val="003B0395"/>
    <w:rsid w:val="003B34A8"/>
    <w:rsid w:val="003C2A03"/>
    <w:rsid w:val="003C4804"/>
    <w:rsid w:val="003D331E"/>
    <w:rsid w:val="003D6BBB"/>
    <w:rsid w:val="003D778E"/>
    <w:rsid w:val="003E0166"/>
    <w:rsid w:val="003E188F"/>
    <w:rsid w:val="003E4768"/>
    <w:rsid w:val="003E482E"/>
    <w:rsid w:val="003E6434"/>
    <w:rsid w:val="003E6AD2"/>
    <w:rsid w:val="003F0A10"/>
    <w:rsid w:val="003F1FFD"/>
    <w:rsid w:val="003F5F17"/>
    <w:rsid w:val="003F6DBA"/>
    <w:rsid w:val="003F7497"/>
    <w:rsid w:val="00412795"/>
    <w:rsid w:val="004131CC"/>
    <w:rsid w:val="00416D03"/>
    <w:rsid w:val="00423F85"/>
    <w:rsid w:val="00426A3A"/>
    <w:rsid w:val="00426FB7"/>
    <w:rsid w:val="00434C43"/>
    <w:rsid w:val="00435AA3"/>
    <w:rsid w:val="00441419"/>
    <w:rsid w:val="00441C3F"/>
    <w:rsid w:val="00441D9F"/>
    <w:rsid w:val="00445771"/>
    <w:rsid w:val="00452F21"/>
    <w:rsid w:val="00462383"/>
    <w:rsid w:val="00462CD2"/>
    <w:rsid w:val="00462DC2"/>
    <w:rsid w:val="00464157"/>
    <w:rsid w:val="004643C3"/>
    <w:rsid w:val="00464462"/>
    <w:rsid w:val="00466A3E"/>
    <w:rsid w:val="00470D59"/>
    <w:rsid w:val="00480DFB"/>
    <w:rsid w:val="004813CC"/>
    <w:rsid w:val="004878AF"/>
    <w:rsid w:val="00487D64"/>
    <w:rsid w:val="004927BE"/>
    <w:rsid w:val="00493115"/>
    <w:rsid w:val="004A0176"/>
    <w:rsid w:val="004A0585"/>
    <w:rsid w:val="004A130C"/>
    <w:rsid w:val="004A2758"/>
    <w:rsid w:val="004A7AB4"/>
    <w:rsid w:val="004B372F"/>
    <w:rsid w:val="004B44BC"/>
    <w:rsid w:val="004C1C6A"/>
    <w:rsid w:val="004C2C30"/>
    <w:rsid w:val="004C4EB7"/>
    <w:rsid w:val="004C64BB"/>
    <w:rsid w:val="004C6C78"/>
    <w:rsid w:val="004D309C"/>
    <w:rsid w:val="004D45B4"/>
    <w:rsid w:val="004D46C4"/>
    <w:rsid w:val="004D7BE5"/>
    <w:rsid w:val="004E06ED"/>
    <w:rsid w:val="004E0A20"/>
    <w:rsid w:val="004E0E8C"/>
    <w:rsid w:val="004E43C9"/>
    <w:rsid w:val="004E46DA"/>
    <w:rsid w:val="004E5395"/>
    <w:rsid w:val="004F39E9"/>
    <w:rsid w:val="004F690D"/>
    <w:rsid w:val="004F6A11"/>
    <w:rsid w:val="00503D51"/>
    <w:rsid w:val="00503FDA"/>
    <w:rsid w:val="00505357"/>
    <w:rsid w:val="00505C87"/>
    <w:rsid w:val="00505FD8"/>
    <w:rsid w:val="00513B25"/>
    <w:rsid w:val="00514414"/>
    <w:rsid w:val="00524669"/>
    <w:rsid w:val="00532BBF"/>
    <w:rsid w:val="00533862"/>
    <w:rsid w:val="00535490"/>
    <w:rsid w:val="00542680"/>
    <w:rsid w:val="005478CA"/>
    <w:rsid w:val="00550855"/>
    <w:rsid w:val="00554DC2"/>
    <w:rsid w:val="00564368"/>
    <w:rsid w:val="00564C90"/>
    <w:rsid w:val="00572A0F"/>
    <w:rsid w:val="00574BEE"/>
    <w:rsid w:val="00575FF5"/>
    <w:rsid w:val="0058109A"/>
    <w:rsid w:val="00581433"/>
    <w:rsid w:val="005868AE"/>
    <w:rsid w:val="00595AA8"/>
    <w:rsid w:val="005A01D0"/>
    <w:rsid w:val="005A03FA"/>
    <w:rsid w:val="005A377A"/>
    <w:rsid w:val="005B2583"/>
    <w:rsid w:val="005B3D21"/>
    <w:rsid w:val="005B4660"/>
    <w:rsid w:val="005B7E13"/>
    <w:rsid w:val="005C3938"/>
    <w:rsid w:val="005C6797"/>
    <w:rsid w:val="005C6C8E"/>
    <w:rsid w:val="005D05FA"/>
    <w:rsid w:val="005D1A57"/>
    <w:rsid w:val="005D5BE0"/>
    <w:rsid w:val="005D702D"/>
    <w:rsid w:val="005D7761"/>
    <w:rsid w:val="005E01EC"/>
    <w:rsid w:val="005E138D"/>
    <w:rsid w:val="005E1BD5"/>
    <w:rsid w:val="005E763C"/>
    <w:rsid w:val="005E7BEF"/>
    <w:rsid w:val="005F086D"/>
    <w:rsid w:val="005F24F6"/>
    <w:rsid w:val="005F6F38"/>
    <w:rsid w:val="00600F21"/>
    <w:rsid w:val="006011A0"/>
    <w:rsid w:val="0060397F"/>
    <w:rsid w:val="00605609"/>
    <w:rsid w:val="00610A8E"/>
    <w:rsid w:val="0061546E"/>
    <w:rsid w:val="00616298"/>
    <w:rsid w:val="00622297"/>
    <w:rsid w:val="00623042"/>
    <w:rsid w:val="006239DB"/>
    <w:rsid w:val="00624472"/>
    <w:rsid w:val="006247F2"/>
    <w:rsid w:val="00624DFE"/>
    <w:rsid w:val="00625423"/>
    <w:rsid w:val="00630F26"/>
    <w:rsid w:val="0063724E"/>
    <w:rsid w:val="006426AE"/>
    <w:rsid w:val="00643FD2"/>
    <w:rsid w:val="00645EB2"/>
    <w:rsid w:val="00650D32"/>
    <w:rsid w:val="0065246C"/>
    <w:rsid w:val="00657145"/>
    <w:rsid w:val="006628BF"/>
    <w:rsid w:val="006635AD"/>
    <w:rsid w:val="00664752"/>
    <w:rsid w:val="006733AC"/>
    <w:rsid w:val="00674F0E"/>
    <w:rsid w:val="00674F7D"/>
    <w:rsid w:val="00676CE0"/>
    <w:rsid w:val="0068010B"/>
    <w:rsid w:val="0068057A"/>
    <w:rsid w:val="00681021"/>
    <w:rsid w:val="00682E6E"/>
    <w:rsid w:val="00691CF5"/>
    <w:rsid w:val="0069312F"/>
    <w:rsid w:val="00695276"/>
    <w:rsid w:val="006A076B"/>
    <w:rsid w:val="006A370D"/>
    <w:rsid w:val="006A3B0D"/>
    <w:rsid w:val="006A4C8B"/>
    <w:rsid w:val="006B09BE"/>
    <w:rsid w:val="006B0B8E"/>
    <w:rsid w:val="006B15C4"/>
    <w:rsid w:val="006C31E1"/>
    <w:rsid w:val="006C4AF6"/>
    <w:rsid w:val="006C59BC"/>
    <w:rsid w:val="006C5A1D"/>
    <w:rsid w:val="006D06EE"/>
    <w:rsid w:val="006D1A02"/>
    <w:rsid w:val="006D22B5"/>
    <w:rsid w:val="006D6F7D"/>
    <w:rsid w:val="006E2808"/>
    <w:rsid w:val="006E4717"/>
    <w:rsid w:val="006E7E66"/>
    <w:rsid w:val="006F20A5"/>
    <w:rsid w:val="006F46F5"/>
    <w:rsid w:val="006F4E64"/>
    <w:rsid w:val="006F7B0A"/>
    <w:rsid w:val="00700086"/>
    <w:rsid w:val="00700CB8"/>
    <w:rsid w:val="00703DBF"/>
    <w:rsid w:val="0071143D"/>
    <w:rsid w:val="00715625"/>
    <w:rsid w:val="00715F74"/>
    <w:rsid w:val="007203DC"/>
    <w:rsid w:val="007206EB"/>
    <w:rsid w:val="00721A76"/>
    <w:rsid w:val="00725E66"/>
    <w:rsid w:val="00726E17"/>
    <w:rsid w:val="00727CDB"/>
    <w:rsid w:val="0073407F"/>
    <w:rsid w:val="00734437"/>
    <w:rsid w:val="00735168"/>
    <w:rsid w:val="00741537"/>
    <w:rsid w:val="00742166"/>
    <w:rsid w:val="0074342B"/>
    <w:rsid w:val="00762CCB"/>
    <w:rsid w:val="00772390"/>
    <w:rsid w:val="00774CA3"/>
    <w:rsid w:val="007756E1"/>
    <w:rsid w:val="00775A1B"/>
    <w:rsid w:val="00780677"/>
    <w:rsid w:val="00783448"/>
    <w:rsid w:val="007838DC"/>
    <w:rsid w:val="00784667"/>
    <w:rsid w:val="00786615"/>
    <w:rsid w:val="00790911"/>
    <w:rsid w:val="007953D7"/>
    <w:rsid w:val="00797FF4"/>
    <w:rsid w:val="007C02B7"/>
    <w:rsid w:val="007C1CFA"/>
    <w:rsid w:val="007C2E2F"/>
    <w:rsid w:val="007C3F65"/>
    <w:rsid w:val="007C4570"/>
    <w:rsid w:val="007D0C64"/>
    <w:rsid w:val="007D39FD"/>
    <w:rsid w:val="007D3AC0"/>
    <w:rsid w:val="007D5762"/>
    <w:rsid w:val="007D6F4E"/>
    <w:rsid w:val="007D7CE0"/>
    <w:rsid w:val="007E01C9"/>
    <w:rsid w:val="007E3F69"/>
    <w:rsid w:val="007E570F"/>
    <w:rsid w:val="007F6CF2"/>
    <w:rsid w:val="007F75CA"/>
    <w:rsid w:val="0080197E"/>
    <w:rsid w:val="00803E92"/>
    <w:rsid w:val="00803F0C"/>
    <w:rsid w:val="00812C7D"/>
    <w:rsid w:val="0081634D"/>
    <w:rsid w:val="00817C91"/>
    <w:rsid w:val="00820C13"/>
    <w:rsid w:val="008235DB"/>
    <w:rsid w:val="00833E7C"/>
    <w:rsid w:val="0083503B"/>
    <w:rsid w:val="008354CA"/>
    <w:rsid w:val="008365FC"/>
    <w:rsid w:val="00842B57"/>
    <w:rsid w:val="00843835"/>
    <w:rsid w:val="0084575A"/>
    <w:rsid w:val="008474F2"/>
    <w:rsid w:val="00847658"/>
    <w:rsid w:val="0085027F"/>
    <w:rsid w:val="008554CD"/>
    <w:rsid w:val="008673DF"/>
    <w:rsid w:val="00870972"/>
    <w:rsid w:val="00870EFA"/>
    <w:rsid w:val="00871953"/>
    <w:rsid w:val="008754C7"/>
    <w:rsid w:val="008773DA"/>
    <w:rsid w:val="00877E50"/>
    <w:rsid w:val="00884ABF"/>
    <w:rsid w:val="008905B1"/>
    <w:rsid w:val="008909A4"/>
    <w:rsid w:val="008938F6"/>
    <w:rsid w:val="008945CF"/>
    <w:rsid w:val="008948CC"/>
    <w:rsid w:val="00896FE1"/>
    <w:rsid w:val="008A0EB2"/>
    <w:rsid w:val="008A124E"/>
    <w:rsid w:val="008B283A"/>
    <w:rsid w:val="008B2BE6"/>
    <w:rsid w:val="008B303A"/>
    <w:rsid w:val="008B74EF"/>
    <w:rsid w:val="008B7DC1"/>
    <w:rsid w:val="008C33AB"/>
    <w:rsid w:val="008C7FA0"/>
    <w:rsid w:val="008D08A1"/>
    <w:rsid w:val="008D4E36"/>
    <w:rsid w:val="008D5256"/>
    <w:rsid w:val="008E29E2"/>
    <w:rsid w:val="008E692E"/>
    <w:rsid w:val="008F1539"/>
    <w:rsid w:val="008F773A"/>
    <w:rsid w:val="009012AF"/>
    <w:rsid w:val="0091159E"/>
    <w:rsid w:val="00911E81"/>
    <w:rsid w:val="0091736F"/>
    <w:rsid w:val="00917D2A"/>
    <w:rsid w:val="00920E8E"/>
    <w:rsid w:val="00922964"/>
    <w:rsid w:val="00925D37"/>
    <w:rsid w:val="00932B9E"/>
    <w:rsid w:val="009345DB"/>
    <w:rsid w:val="00934CB9"/>
    <w:rsid w:val="00940807"/>
    <w:rsid w:val="00941868"/>
    <w:rsid w:val="009420D0"/>
    <w:rsid w:val="00943B20"/>
    <w:rsid w:val="00944BDD"/>
    <w:rsid w:val="00944C1A"/>
    <w:rsid w:val="009476C9"/>
    <w:rsid w:val="00953076"/>
    <w:rsid w:val="00956316"/>
    <w:rsid w:val="0096516E"/>
    <w:rsid w:val="00967266"/>
    <w:rsid w:val="00974C48"/>
    <w:rsid w:val="009768E6"/>
    <w:rsid w:val="00991C26"/>
    <w:rsid w:val="0099376B"/>
    <w:rsid w:val="00995F96"/>
    <w:rsid w:val="009A13A3"/>
    <w:rsid w:val="009A2ABD"/>
    <w:rsid w:val="009B207E"/>
    <w:rsid w:val="009B32F8"/>
    <w:rsid w:val="009B573E"/>
    <w:rsid w:val="009C02D2"/>
    <w:rsid w:val="009C2DDD"/>
    <w:rsid w:val="009C512A"/>
    <w:rsid w:val="009C6803"/>
    <w:rsid w:val="009D0F6E"/>
    <w:rsid w:val="009D50D4"/>
    <w:rsid w:val="009D512F"/>
    <w:rsid w:val="009D5BD8"/>
    <w:rsid w:val="009E0825"/>
    <w:rsid w:val="009E1F05"/>
    <w:rsid w:val="009E32D1"/>
    <w:rsid w:val="009E6B3F"/>
    <w:rsid w:val="009F1851"/>
    <w:rsid w:val="009F274E"/>
    <w:rsid w:val="009F3976"/>
    <w:rsid w:val="00A0640D"/>
    <w:rsid w:val="00A064EB"/>
    <w:rsid w:val="00A10BE5"/>
    <w:rsid w:val="00A11074"/>
    <w:rsid w:val="00A13270"/>
    <w:rsid w:val="00A1590A"/>
    <w:rsid w:val="00A200A5"/>
    <w:rsid w:val="00A21A8C"/>
    <w:rsid w:val="00A23DFE"/>
    <w:rsid w:val="00A27D0E"/>
    <w:rsid w:val="00A30FE0"/>
    <w:rsid w:val="00A31933"/>
    <w:rsid w:val="00A32BC8"/>
    <w:rsid w:val="00A349F1"/>
    <w:rsid w:val="00A35A13"/>
    <w:rsid w:val="00A466AB"/>
    <w:rsid w:val="00A46B01"/>
    <w:rsid w:val="00A5109A"/>
    <w:rsid w:val="00A515F5"/>
    <w:rsid w:val="00A5370F"/>
    <w:rsid w:val="00A54A24"/>
    <w:rsid w:val="00A55799"/>
    <w:rsid w:val="00A566F7"/>
    <w:rsid w:val="00A56D03"/>
    <w:rsid w:val="00A639ED"/>
    <w:rsid w:val="00A777EC"/>
    <w:rsid w:val="00A82174"/>
    <w:rsid w:val="00A839B9"/>
    <w:rsid w:val="00A86278"/>
    <w:rsid w:val="00A87A76"/>
    <w:rsid w:val="00A87FA0"/>
    <w:rsid w:val="00A9259F"/>
    <w:rsid w:val="00A92986"/>
    <w:rsid w:val="00A92CB9"/>
    <w:rsid w:val="00A931A8"/>
    <w:rsid w:val="00AA0AC5"/>
    <w:rsid w:val="00AA0F09"/>
    <w:rsid w:val="00AA4216"/>
    <w:rsid w:val="00AA6406"/>
    <w:rsid w:val="00AB1A0D"/>
    <w:rsid w:val="00AC24F9"/>
    <w:rsid w:val="00AC712C"/>
    <w:rsid w:val="00AD3AB2"/>
    <w:rsid w:val="00AD6B47"/>
    <w:rsid w:val="00AD6C75"/>
    <w:rsid w:val="00AD7434"/>
    <w:rsid w:val="00AE232A"/>
    <w:rsid w:val="00AE5F2E"/>
    <w:rsid w:val="00AF0FB4"/>
    <w:rsid w:val="00AF1BED"/>
    <w:rsid w:val="00AF1C89"/>
    <w:rsid w:val="00AF35F0"/>
    <w:rsid w:val="00AF3673"/>
    <w:rsid w:val="00AF4079"/>
    <w:rsid w:val="00AF5517"/>
    <w:rsid w:val="00AF7C77"/>
    <w:rsid w:val="00B00ED0"/>
    <w:rsid w:val="00B01AE0"/>
    <w:rsid w:val="00B01ECC"/>
    <w:rsid w:val="00B02346"/>
    <w:rsid w:val="00B060EA"/>
    <w:rsid w:val="00B07503"/>
    <w:rsid w:val="00B10E9F"/>
    <w:rsid w:val="00B15032"/>
    <w:rsid w:val="00B23399"/>
    <w:rsid w:val="00B23EBD"/>
    <w:rsid w:val="00B30AFB"/>
    <w:rsid w:val="00B43698"/>
    <w:rsid w:val="00B46A84"/>
    <w:rsid w:val="00B47E83"/>
    <w:rsid w:val="00B57E0F"/>
    <w:rsid w:val="00B62065"/>
    <w:rsid w:val="00B71DD5"/>
    <w:rsid w:val="00B72E3A"/>
    <w:rsid w:val="00B735C1"/>
    <w:rsid w:val="00B73FE9"/>
    <w:rsid w:val="00B75CEF"/>
    <w:rsid w:val="00B8076C"/>
    <w:rsid w:val="00B80F05"/>
    <w:rsid w:val="00B814EE"/>
    <w:rsid w:val="00B90D3D"/>
    <w:rsid w:val="00B92F12"/>
    <w:rsid w:val="00B96A63"/>
    <w:rsid w:val="00B971C2"/>
    <w:rsid w:val="00BA1565"/>
    <w:rsid w:val="00BA1ED9"/>
    <w:rsid w:val="00BA404A"/>
    <w:rsid w:val="00BB3F3E"/>
    <w:rsid w:val="00BC1872"/>
    <w:rsid w:val="00BC1B50"/>
    <w:rsid w:val="00BC44DF"/>
    <w:rsid w:val="00BC4934"/>
    <w:rsid w:val="00BD1F36"/>
    <w:rsid w:val="00BD3C47"/>
    <w:rsid w:val="00BD7336"/>
    <w:rsid w:val="00BE1B39"/>
    <w:rsid w:val="00BE3BAC"/>
    <w:rsid w:val="00BE3CC5"/>
    <w:rsid w:val="00BE7235"/>
    <w:rsid w:val="00BF1D49"/>
    <w:rsid w:val="00BF1E65"/>
    <w:rsid w:val="00BF791A"/>
    <w:rsid w:val="00C06005"/>
    <w:rsid w:val="00C06926"/>
    <w:rsid w:val="00C06BEA"/>
    <w:rsid w:val="00C06D6E"/>
    <w:rsid w:val="00C14C99"/>
    <w:rsid w:val="00C2063F"/>
    <w:rsid w:val="00C21C86"/>
    <w:rsid w:val="00C23D02"/>
    <w:rsid w:val="00C26AF9"/>
    <w:rsid w:val="00C273C7"/>
    <w:rsid w:val="00C36E68"/>
    <w:rsid w:val="00C37A93"/>
    <w:rsid w:val="00C42806"/>
    <w:rsid w:val="00C43746"/>
    <w:rsid w:val="00C44D39"/>
    <w:rsid w:val="00C450D1"/>
    <w:rsid w:val="00C45509"/>
    <w:rsid w:val="00C4743B"/>
    <w:rsid w:val="00C55804"/>
    <w:rsid w:val="00C55F86"/>
    <w:rsid w:val="00C60DC1"/>
    <w:rsid w:val="00C62E26"/>
    <w:rsid w:val="00C706ED"/>
    <w:rsid w:val="00C734E1"/>
    <w:rsid w:val="00C76263"/>
    <w:rsid w:val="00C845B6"/>
    <w:rsid w:val="00C848C7"/>
    <w:rsid w:val="00CA5E6B"/>
    <w:rsid w:val="00CA759E"/>
    <w:rsid w:val="00CB2911"/>
    <w:rsid w:val="00CB2BAB"/>
    <w:rsid w:val="00CB3B60"/>
    <w:rsid w:val="00CC2823"/>
    <w:rsid w:val="00CD11AA"/>
    <w:rsid w:val="00CD43A8"/>
    <w:rsid w:val="00CE742D"/>
    <w:rsid w:val="00CF1D63"/>
    <w:rsid w:val="00CF1DF4"/>
    <w:rsid w:val="00CF29F4"/>
    <w:rsid w:val="00CF2A70"/>
    <w:rsid w:val="00CF31DE"/>
    <w:rsid w:val="00D0020E"/>
    <w:rsid w:val="00D05D41"/>
    <w:rsid w:val="00D06395"/>
    <w:rsid w:val="00D1160A"/>
    <w:rsid w:val="00D11D60"/>
    <w:rsid w:val="00D14EB1"/>
    <w:rsid w:val="00D16CA1"/>
    <w:rsid w:val="00D176C4"/>
    <w:rsid w:val="00D2072E"/>
    <w:rsid w:val="00D2335F"/>
    <w:rsid w:val="00D233C7"/>
    <w:rsid w:val="00D24618"/>
    <w:rsid w:val="00D2463B"/>
    <w:rsid w:val="00D247A8"/>
    <w:rsid w:val="00D312F1"/>
    <w:rsid w:val="00D36B45"/>
    <w:rsid w:val="00D37FEA"/>
    <w:rsid w:val="00D507D5"/>
    <w:rsid w:val="00D537C6"/>
    <w:rsid w:val="00D5430F"/>
    <w:rsid w:val="00D564F1"/>
    <w:rsid w:val="00D56534"/>
    <w:rsid w:val="00D6349F"/>
    <w:rsid w:val="00D63957"/>
    <w:rsid w:val="00D705A1"/>
    <w:rsid w:val="00D71F15"/>
    <w:rsid w:val="00D760E6"/>
    <w:rsid w:val="00D80A25"/>
    <w:rsid w:val="00D82825"/>
    <w:rsid w:val="00D8365B"/>
    <w:rsid w:val="00D8610D"/>
    <w:rsid w:val="00D87182"/>
    <w:rsid w:val="00D87B56"/>
    <w:rsid w:val="00D9389E"/>
    <w:rsid w:val="00D9468D"/>
    <w:rsid w:val="00DA0F8C"/>
    <w:rsid w:val="00DA1B57"/>
    <w:rsid w:val="00DB0B03"/>
    <w:rsid w:val="00DB23E5"/>
    <w:rsid w:val="00DB48F6"/>
    <w:rsid w:val="00DE017F"/>
    <w:rsid w:val="00DE24CB"/>
    <w:rsid w:val="00DE340F"/>
    <w:rsid w:val="00DE50DD"/>
    <w:rsid w:val="00DF32B8"/>
    <w:rsid w:val="00DF3E48"/>
    <w:rsid w:val="00E02042"/>
    <w:rsid w:val="00E0249F"/>
    <w:rsid w:val="00E039A0"/>
    <w:rsid w:val="00E05BAE"/>
    <w:rsid w:val="00E07978"/>
    <w:rsid w:val="00E11F92"/>
    <w:rsid w:val="00E1205B"/>
    <w:rsid w:val="00E12C96"/>
    <w:rsid w:val="00E14A67"/>
    <w:rsid w:val="00E14F37"/>
    <w:rsid w:val="00E208A5"/>
    <w:rsid w:val="00E21097"/>
    <w:rsid w:val="00E27202"/>
    <w:rsid w:val="00E30039"/>
    <w:rsid w:val="00E3022D"/>
    <w:rsid w:val="00E323A4"/>
    <w:rsid w:val="00E366D4"/>
    <w:rsid w:val="00E371E4"/>
    <w:rsid w:val="00E4280F"/>
    <w:rsid w:val="00E448D6"/>
    <w:rsid w:val="00E449D4"/>
    <w:rsid w:val="00E45A21"/>
    <w:rsid w:val="00E46AB6"/>
    <w:rsid w:val="00E50B7B"/>
    <w:rsid w:val="00E529F1"/>
    <w:rsid w:val="00E53695"/>
    <w:rsid w:val="00E5445F"/>
    <w:rsid w:val="00E65695"/>
    <w:rsid w:val="00E66CFD"/>
    <w:rsid w:val="00E709E5"/>
    <w:rsid w:val="00E721EC"/>
    <w:rsid w:val="00E73C08"/>
    <w:rsid w:val="00E75E82"/>
    <w:rsid w:val="00E810B0"/>
    <w:rsid w:val="00E866BE"/>
    <w:rsid w:val="00E86C30"/>
    <w:rsid w:val="00E878DF"/>
    <w:rsid w:val="00E90791"/>
    <w:rsid w:val="00E90C30"/>
    <w:rsid w:val="00E93811"/>
    <w:rsid w:val="00EA3710"/>
    <w:rsid w:val="00EA5CD0"/>
    <w:rsid w:val="00EB04D6"/>
    <w:rsid w:val="00EB16C3"/>
    <w:rsid w:val="00EB3FDD"/>
    <w:rsid w:val="00EB73BD"/>
    <w:rsid w:val="00EC31A3"/>
    <w:rsid w:val="00ED057A"/>
    <w:rsid w:val="00ED1DB1"/>
    <w:rsid w:val="00ED2065"/>
    <w:rsid w:val="00EE258E"/>
    <w:rsid w:val="00EE32F4"/>
    <w:rsid w:val="00EE3CF3"/>
    <w:rsid w:val="00EE7F22"/>
    <w:rsid w:val="00EF417F"/>
    <w:rsid w:val="00EF5F71"/>
    <w:rsid w:val="00F212F3"/>
    <w:rsid w:val="00F275D0"/>
    <w:rsid w:val="00F27895"/>
    <w:rsid w:val="00F4020C"/>
    <w:rsid w:val="00F4138F"/>
    <w:rsid w:val="00F42005"/>
    <w:rsid w:val="00F420E5"/>
    <w:rsid w:val="00F456A7"/>
    <w:rsid w:val="00F5150F"/>
    <w:rsid w:val="00F53779"/>
    <w:rsid w:val="00F63B2C"/>
    <w:rsid w:val="00F65C85"/>
    <w:rsid w:val="00F70515"/>
    <w:rsid w:val="00F73DA3"/>
    <w:rsid w:val="00F742AC"/>
    <w:rsid w:val="00F80013"/>
    <w:rsid w:val="00F81AFB"/>
    <w:rsid w:val="00F84951"/>
    <w:rsid w:val="00F852A1"/>
    <w:rsid w:val="00F85B32"/>
    <w:rsid w:val="00F90502"/>
    <w:rsid w:val="00F90BF4"/>
    <w:rsid w:val="00F93EDB"/>
    <w:rsid w:val="00F96576"/>
    <w:rsid w:val="00FA0971"/>
    <w:rsid w:val="00FA3CFC"/>
    <w:rsid w:val="00FA65C0"/>
    <w:rsid w:val="00FB00FA"/>
    <w:rsid w:val="00FB2652"/>
    <w:rsid w:val="00FB398A"/>
    <w:rsid w:val="00FB6672"/>
    <w:rsid w:val="00FC006B"/>
    <w:rsid w:val="00FC1438"/>
    <w:rsid w:val="00FC1C13"/>
    <w:rsid w:val="00FC6B2A"/>
    <w:rsid w:val="00FD2516"/>
    <w:rsid w:val="00FD326A"/>
    <w:rsid w:val="00FE147C"/>
    <w:rsid w:val="00FE28F8"/>
    <w:rsid w:val="00FE2DF6"/>
    <w:rsid w:val="00FE3B6B"/>
    <w:rsid w:val="00FF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065AE-E020-4CC1-950D-2DA39E22F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26</TotalTime>
  <Pages>2</Pages>
  <Words>131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12</cp:revision>
  <cp:lastPrinted>2020-10-19T19:09:00Z</cp:lastPrinted>
  <dcterms:created xsi:type="dcterms:W3CDTF">2020-11-30T18:18:00Z</dcterms:created>
  <dcterms:modified xsi:type="dcterms:W3CDTF">2020-12-01T12:35:00Z</dcterms:modified>
</cp:coreProperties>
</file>